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EF310F" w14:textId="77777777" w:rsidR="00E47068" w:rsidRDefault="009E66B8" w:rsidP="00C009D8">
      <w:pPr>
        <w:pStyle w:val="NoSpacing"/>
      </w:pPr>
      <w:r>
        <w:rPr>
          <w:u w:val="single"/>
        </w:rPr>
        <w:t>John LEDAR</w:t>
      </w:r>
      <w:r>
        <w:t xml:space="preserve">       (fl.1495)</w:t>
      </w:r>
    </w:p>
    <w:p w14:paraId="0639CAB8" w14:textId="77777777" w:rsidR="009E66B8" w:rsidRDefault="009E66B8" w:rsidP="00C009D8">
      <w:pPr>
        <w:pStyle w:val="NoSpacing"/>
      </w:pPr>
      <w:r>
        <w:t>of London. Scrivener.</w:t>
      </w:r>
    </w:p>
    <w:p w14:paraId="7222A625" w14:textId="77777777" w:rsidR="009E66B8" w:rsidRDefault="009E66B8" w:rsidP="00C009D8">
      <w:pPr>
        <w:pStyle w:val="NoSpacing"/>
      </w:pPr>
    </w:p>
    <w:p w14:paraId="364CC736" w14:textId="77777777" w:rsidR="009E66B8" w:rsidRDefault="009E66B8" w:rsidP="00C009D8">
      <w:pPr>
        <w:pStyle w:val="NoSpacing"/>
      </w:pPr>
    </w:p>
    <w:p w14:paraId="63333D8B" w14:textId="77777777" w:rsidR="00FB3596" w:rsidRDefault="00FB3596" w:rsidP="00FB3596">
      <w:pPr>
        <w:pStyle w:val="NoSpacing"/>
      </w:pPr>
      <w:r>
        <w:t>10 Dec.1489</w:t>
      </w:r>
      <w:r>
        <w:tab/>
        <w:t>He was allowed into the craft of the Writers of the Court Letter.</w:t>
      </w:r>
    </w:p>
    <w:p w14:paraId="1B4C8FBE" w14:textId="0E6A19B0" w:rsidR="00FB3596" w:rsidRDefault="00FB3596" w:rsidP="00FB3596">
      <w:pPr>
        <w:pStyle w:val="NoSpacing"/>
      </w:pPr>
      <w:r>
        <w:tab/>
      </w:r>
      <w:r>
        <w:tab/>
        <w:t>(</w:t>
      </w:r>
      <w:hyperlink r:id="rId6" w:history="1">
        <w:r w:rsidRPr="00015EA2">
          <w:rPr>
            <w:rStyle w:val="Hyperlink"/>
          </w:rPr>
          <w:t>www.british-history.ac.uk/report.asp?compid=35895</w:t>
        </w:r>
      </w:hyperlink>
      <w:r>
        <w:t>)</w:t>
      </w:r>
    </w:p>
    <w:p w14:paraId="3A834081" w14:textId="697CE7FB" w:rsidR="009E66B8" w:rsidRDefault="00FB3596" w:rsidP="00FB3596">
      <w:pPr>
        <w:pStyle w:val="NoSpacing"/>
      </w:pPr>
      <w:r>
        <w:t xml:space="preserve">  </w:t>
      </w:r>
      <w:r w:rsidR="009E66B8">
        <w:t>3 Jan.1495</w:t>
      </w:r>
      <w:r w:rsidR="009E66B8" w:rsidRPr="009E66B8">
        <w:t xml:space="preserve"> </w:t>
      </w:r>
      <w:r w:rsidR="009E66B8">
        <w:tab/>
        <w:t>He subscribed to the oath of the Scriveners’ Company.</w:t>
      </w:r>
    </w:p>
    <w:p w14:paraId="584E5F31" w14:textId="77777777" w:rsidR="009E66B8" w:rsidRDefault="009E66B8" w:rsidP="00FB3596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http://www.british-history.ac.uk/report.aspx?compid=35896</w:t>
        </w:r>
      </w:hyperlink>
      <w:r>
        <w:t>)</w:t>
      </w:r>
    </w:p>
    <w:p w14:paraId="51A6BBD5" w14:textId="77777777" w:rsidR="009E66B8" w:rsidRDefault="009E66B8" w:rsidP="009E66B8">
      <w:pPr>
        <w:pStyle w:val="NoSpacing"/>
      </w:pPr>
    </w:p>
    <w:p w14:paraId="0480BCD7" w14:textId="77777777" w:rsidR="009E66B8" w:rsidRDefault="009E66B8" w:rsidP="009E66B8">
      <w:pPr>
        <w:pStyle w:val="NoSpacing"/>
      </w:pPr>
    </w:p>
    <w:p w14:paraId="59D92B24" w14:textId="77777777" w:rsidR="009E66B8" w:rsidRDefault="009E66B8" w:rsidP="009E66B8">
      <w:pPr>
        <w:pStyle w:val="NoSpacing"/>
      </w:pPr>
      <w:r>
        <w:t>11 September 2013</w:t>
      </w:r>
    </w:p>
    <w:p w14:paraId="622F9239" w14:textId="0E827F66" w:rsidR="00FB3596" w:rsidRPr="009E66B8" w:rsidRDefault="00FB3596" w:rsidP="009E66B8">
      <w:pPr>
        <w:pStyle w:val="NoSpacing"/>
      </w:pPr>
      <w:r>
        <w:t>23 May 2024</w:t>
      </w:r>
    </w:p>
    <w:sectPr w:rsidR="00FB3596" w:rsidRPr="009E66B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F78FC1A" w14:textId="77777777" w:rsidR="009E66B8" w:rsidRDefault="009E66B8" w:rsidP="00920DE3">
      <w:pPr>
        <w:spacing w:after="0" w:line="240" w:lineRule="auto"/>
      </w:pPr>
      <w:r>
        <w:separator/>
      </w:r>
    </w:p>
  </w:endnote>
  <w:endnote w:type="continuationSeparator" w:id="0">
    <w:p w14:paraId="171B5202" w14:textId="77777777" w:rsidR="009E66B8" w:rsidRDefault="009E66B8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981178" w14:textId="77777777"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3E1A68" w14:textId="77777777" w:rsidR="00C009D8" w:rsidRPr="00C009D8" w:rsidRDefault="00C009D8">
    <w:pPr>
      <w:pStyle w:val="Footer"/>
    </w:pPr>
    <w:r>
      <w:t>Copyright I.S.Rogers 9 August 2013</w:t>
    </w:r>
  </w:p>
  <w:p w14:paraId="0C880C7C" w14:textId="77777777"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1801C6" w14:textId="77777777"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EEC8804" w14:textId="77777777" w:rsidR="009E66B8" w:rsidRDefault="009E66B8" w:rsidP="00920DE3">
      <w:pPr>
        <w:spacing w:after="0" w:line="240" w:lineRule="auto"/>
      </w:pPr>
      <w:r>
        <w:separator/>
      </w:r>
    </w:p>
  </w:footnote>
  <w:footnote w:type="continuationSeparator" w:id="0">
    <w:p w14:paraId="48DEDAF6" w14:textId="77777777" w:rsidR="009E66B8" w:rsidRDefault="009E66B8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8601AA" w14:textId="77777777"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9749BF" w14:textId="77777777"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0F8F0B" w14:textId="77777777"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66B8"/>
    <w:rsid w:val="00120749"/>
    <w:rsid w:val="00624CAE"/>
    <w:rsid w:val="00777873"/>
    <w:rsid w:val="00920DE3"/>
    <w:rsid w:val="009E66B8"/>
    <w:rsid w:val="00C009D8"/>
    <w:rsid w:val="00CF53C8"/>
    <w:rsid w:val="00E47068"/>
    <w:rsid w:val="00FB3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C5F2B4"/>
  <w15:docId w15:val="{69CFB260-EAAC-471A-BAA7-972D5D46E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E66B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748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hyperlink" Target="http://www.british-history.ac.uk/report.aspx?compid=35896" TargetMode="External"/><Relationship Id="rId12" Type="http://schemas.openxmlformats.org/officeDocument/2006/relationships/header" Target="head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ritish-history.ac.uk/report.asp?compid=35895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footnotes" Target="footnote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2013-09-13T16:30:00Z</dcterms:created>
  <dcterms:modified xsi:type="dcterms:W3CDTF">2024-05-23T10:27:00Z</dcterms:modified>
</cp:coreProperties>
</file>